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18A266" w14:textId="77777777" w:rsidR="00B8473C" w:rsidRDefault="00B8473C" w:rsidP="00B847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WHYTE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41B0F8D" w14:textId="77777777" w:rsidR="00B8473C" w:rsidRDefault="00B8473C" w:rsidP="00B847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Oulton, Suffolk. Husbandman.</w:t>
      </w:r>
    </w:p>
    <w:p w14:paraId="7D306EA8" w14:textId="77777777" w:rsidR="00B8473C" w:rsidRDefault="00B8473C" w:rsidP="00B8473C">
      <w:pPr>
        <w:rPr>
          <w:rFonts w:ascii="Times New Roman" w:hAnsi="Times New Roman" w:cs="Times New Roman"/>
        </w:rPr>
      </w:pPr>
    </w:p>
    <w:p w14:paraId="46122C73" w14:textId="77777777" w:rsidR="00B8473C" w:rsidRDefault="00B8473C" w:rsidP="00B8473C">
      <w:pPr>
        <w:rPr>
          <w:rFonts w:ascii="Times New Roman" w:hAnsi="Times New Roman" w:cs="Times New Roman"/>
        </w:rPr>
      </w:pPr>
    </w:p>
    <w:p w14:paraId="424016B6" w14:textId="77777777" w:rsidR="00B8473C" w:rsidRDefault="00B8473C" w:rsidP="00B847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James Hobart(q.v.) brought a plaint of trespass and fishing against him,</w:t>
      </w:r>
    </w:p>
    <w:p w14:paraId="2FB42347" w14:textId="77777777" w:rsidR="00B8473C" w:rsidRDefault="00B8473C" w:rsidP="00B8473C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Simon Sampson of Oulton(q.v.), William </w:t>
      </w:r>
      <w:proofErr w:type="spellStart"/>
      <w:r>
        <w:rPr>
          <w:rFonts w:ascii="Times New Roman" w:hAnsi="Times New Roman" w:cs="Times New Roman"/>
        </w:rPr>
        <w:t>Tlke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Wheatacre</w:t>
      </w:r>
      <w:proofErr w:type="spellEnd"/>
      <w:r>
        <w:rPr>
          <w:rFonts w:ascii="Times New Roman" w:hAnsi="Times New Roman" w:cs="Times New Roman"/>
        </w:rPr>
        <w:t xml:space="preserve">, Norfolk(q.v.) and Robert </w:t>
      </w:r>
      <w:proofErr w:type="spellStart"/>
      <w:r>
        <w:rPr>
          <w:rFonts w:ascii="Times New Roman" w:hAnsi="Times New Roman" w:cs="Times New Roman"/>
        </w:rPr>
        <w:t>Dolfyn</w:t>
      </w:r>
      <w:proofErr w:type="spellEnd"/>
      <w:r>
        <w:rPr>
          <w:rFonts w:ascii="Times New Roman" w:hAnsi="Times New Roman" w:cs="Times New Roman"/>
        </w:rPr>
        <w:t xml:space="preserve"> of Charlton, Surrey(q.v.).</w:t>
      </w:r>
    </w:p>
    <w:p w14:paraId="2CBA287F" w14:textId="77777777" w:rsidR="00B8473C" w:rsidRDefault="00B8473C" w:rsidP="00B847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F3FC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CB05179" w14:textId="77777777" w:rsidR="00B8473C" w:rsidRDefault="00B8473C" w:rsidP="00B8473C">
      <w:pPr>
        <w:rPr>
          <w:rFonts w:ascii="Times New Roman" w:hAnsi="Times New Roman" w:cs="Times New Roman"/>
        </w:rPr>
      </w:pPr>
    </w:p>
    <w:p w14:paraId="133277C9" w14:textId="77777777" w:rsidR="00B8473C" w:rsidRDefault="00B8473C" w:rsidP="00B8473C">
      <w:pPr>
        <w:rPr>
          <w:rFonts w:ascii="Times New Roman" w:hAnsi="Times New Roman" w:cs="Times New Roman"/>
        </w:rPr>
      </w:pPr>
    </w:p>
    <w:p w14:paraId="122A11FE" w14:textId="77777777" w:rsidR="00B8473C" w:rsidRDefault="00B8473C" w:rsidP="00B847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February 2018</w:t>
      </w:r>
    </w:p>
    <w:p w14:paraId="14D4C80F" w14:textId="77777777" w:rsidR="006B2F86" w:rsidRPr="00E71FC3" w:rsidRDefault="00B8473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D59759" w14:textId="77777777" w:rsidR="00B8473C" w:rsidRDefault="00B8473C" w:rsidP="00E71FC3">
      <w:r>
        <w:separator/>
      </w:r>
    </w:p>
  </w:endnote>
  <w:endnote w:type="continuationSeparator" w:id="0">
    <w:p w14:paraId="03E84888" w14:textId="77777777" w:rsidR="00B8473C" w:rsidRDefault="00B8473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0423A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0BA245" w14:textId="77777777" w:rsidR="00B8473C" w:rsidRDefault="00B8473C" w:rsidP="00E71FC3">
      <w:r>
        <w:separator/>
      </w:r>
    </w:p>
  </w:footnote>
  <w:footnote w:type="continuationSeparator" w:id="0">
    <w:p w14:paraId="3119B33E" w14:textId="77777777" w:rsidR="00B8473C" w:rsidRDefault="00B8473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73C"/>
    <w:rsid w:val="001A7C09"/>
    <w:rsid w:val="00577BD5"/>
    <w:rsid w:val="00656CBA"/>
    <w:rsid w:val="006A1F77"/>
    <w:rsid w:val="00733BE7"/>
    <w:rsid w:val="00AB52E8"/>
    <w:rsid w:val="00B16D3F"/>
    <w:rsid w:val="00B8473C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F7D71E"/>
  <w15:chartTrackingRefBased/>
  <w15:docId w15:val="{3CC2E7B0-226E-4683-8419-442161E03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8473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847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2018-02-04T20:39:00Z</dcterms:created>
  <dcterms:modified xsi:type="dcterms:W3CDTF">2018-02-04T20:39:00Z</dcterms:modified>
</cp:coreProperties>
</file>